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sz w:val="30"/>
          <w:szCs w:val="30"/>
        </w:rPr>
      </w:pPr>
    </w:p>
    <w:p>
      <w:pPr>
        <w:jc w:val="center"/>
        <w:rPr>
          <w:sz w:val="36"/>
        </w:rPr>
      </w:pPr>
      <w:r>
        <w:drawing>
          <wp:inline distT="0" distB="0" distL="0" distR="0">
            <wp:extent cx="2622550" cy="50038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255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52"/>
          <w:szCs w:val="52"/>
        </w:rPr>
        <w:t>（威海）</w:t>
      </w:r>
    </w:p>
    <w:p>
      <w:pPr>
        <w:jc w:val="center"/>
        <w:rPr>
          <w:sz w:val="36"/>
        </w:rPr>
      </w:pPr>
    </w:p>
    <w:p>
      <w:pPr>
        <w:jc w:val="center"/>
        <w:rPr>
          <w:b/>
          <w:bCs/>
          <w:sz w:val="44"/>
        </w:rPr>
      </w:pPr>
      <w:r>
        <w:rPr>
          <w:rFonts w:hint="eastAsia" w:ascii="华文中宋" w:hAnsi="华文中宋" w:eastAsia="华文中宋" w:cs="FZXBSK--GBK1-0"/>
          <w:b/>
          <w:sz w:val="52"/>
          <w:szCs w:val="72"/>
        </w:rPr>
        <w:t>申报专业技术职务聘任评审材料</w:t>
      </w:r>
    </w:p>
    <w:p>
      <w:pPr>
        <w:jc w:val="center"/>
        <w:rPr>
          <w:rFonts w:ascii="华文中宋" w:hAnsi="华文中宋" w:eastAsia="华文中宋" w:cs="FZXBSK--GBK1-0"/>
          <w:b/>
          <w:sz w:val="36"/>
          <w:szCs w:val="36"/>
        </w:rPr>
      </w:pPr>
      <w:r>
        <w:rPr>
          <w:rFonts w:hint="eastAsia" w:ascii="华文中宋" w:hAnsi="华文中宋" w:eastAsia="华文中宋" w:cs="FZXBSK--GBK1-0"/>
          <w:b/>
          <w:sz w:val="36"/>
          <w:szCs w:val="36"/>
        </w:rPr>
        <w:t>（图书资料岗位）</w:t>
      </w:r>
    </w:p>
    <w:p>
      <w:pPr>
        <w:rPr>
          <w:sz w:val="48"/>
          <w:szCs w:val="48"/>
        </w:rPr>
      </w:pPr>
    </w:p>
    <w:p>
      <w:pPr>
        <w:rPr>
          <w:sz w:val="48"/>
          <w:szCs w:val="48"/>
        </w:rPr>
      </w:pPr>
    </w:p>
    <w:p>
      <w:pPr>
        <w:rPr>
          <w:sz w:val="48"/>
          <w:szCs w:val="48"/>
        </w:rPr>
      </w:pPr>
    </w:p>
    <w:p>
      <w:pPr>
        <w:rPr>
          <w:sz w:val="48"/>
          <w:szCs w:val="48"/>
        </w:rPr>
      </w:pPr>
    </w:p>
    <w:p>
      <w:pPr>
        <w:rPr>
          <w:sz w:val="48"/>
          <w:szCs w:val="48"/>
        </w:rPr>
      </w:pPr>
    </w:p>
    <w:p>
      <w:pPr>
        <w:rPr>
          <w:sz w:val="52"/>
          <w:szCs w:val="52"/>
        </w:rPr>
      </w:pPr>
    </w:p>
    <w:tbl>
      <w:tblPr>
        <w:tblStyle w:val="6"/>
        <w:tblW w:w="78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5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申报</w:t>
            </w:r>
            <w:r>
              <w:rPr>
                <w:rFonts w:ascii="华文中宋" w:hAnsi="华文中宋" w:eastAsia="华文中宋" w:cs="仿宋_GB2312"/>
                <w:sz w:val="36"/>
                <w:szCs w:val="36"/>
              </w:rPr>
              <w:t>职务</w:t>
            </w: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：</w:t>
            </w:r>
          </w:p>
        </w:tc>
        <w:sdt>
          <w:sdtPr>
            <w:rPr>
              <w:rFonts w:ascii="华文中宋" w:hAnsi="华文中宋" w:eastAsia="华文中宋" w:cs="楷体_GB2312"/>
              <w:sz w:val="36"/>
              <w:szCs w:val="36"/>
            </w:rPr>
            <w:id w:val="-681592314"/>
            <w:placeholder>
              <w:docPart w:val="40896BC679E54ADFA65132A243AFAEEB"/>
            </w:placeholder>
            <w:showingPlcHdr/>
            <w:comboBox>
              <w:listItem w:value="选择一项。"/>
              <w:listItem w:displayText="研究馆员" w:value="研究馆员"/>
              <w:listItem w:displayText="副研究馆员" w:value="副研究馆员"/>
              <w:listItem w:displayText="馆员" w:value="馆员"/>
            </w:comboBox>
          </w:sdtPr>
          <w:sdtEndPr>
            <w:rPr>
              <w:rFonts w:ascii="华文中宋" w:hAnsi="华文中宋" w:eastAsia="华文中宋" w:cs="楷体_GB2312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hAnsi="华文中宋" w:eastAsia="华文中宋" w:cs="楷体_GB2312"/>
                    <w:sz w:val="36"/>
                    <w:szCs w:val="36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 xml:space="preserve">申 </w:t>
            </w:r>
            <w:r>
              <w:rPr>
                <w:rFonts w:ascii="华文中宋" w:hAnsi="华文中宋" w:eastAsia="华文中宋" w:cs="仿宋_GB2312"/>
                <w:sz w:val="36"/>
                <w:szCs w:val="36"/>
              </w:rPr>
              <w:t xml:space="preserve"> </w:t>
            </w: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报 人：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所在单位：</w:t>
            </w:r>
          </w:p>
        </w:tc>
        <w:sdt>
          <w:sdtPr>
            <w:rPr>
              <w:rFonts w:ascii="华文中宋" w:hAnsi="华文中宋" w:eastAsia="华文中宋" w:cs="楷体_GB2312"/>
              <w:sz w:val="36"/>
              <w:szCs w:val="36"/>
            </w:rPr>
            <w:id w:val="-848944904"/>
            <w:placeholder>
              <w:docPart w:val="56DE7BFEB572499486FD168B66929DEB"/>
            </w:placeholder>
            <w:showingPlcHdr/>
            <w:comboBox>
              <w:listItem w:value="选择一项。"/>
              <w:listItem w:displayText="党委工作部" w:value="党委工作部"/>
              <w:listItem w:displayText="图书馆" w:value="图书馆"/>
            </w:comboBox>
          </w:sdtPr>
          <w:sdtEndPr>
            <w:rPr>
              <w:rFonts w:ascii="华文中宋" w:hAnsi="华文中宋" w:eastAsia="华文中宋" w:cs="楷体_GB2312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top w:val="single" w:color="auto" w:sz="4" w:space="0"/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hAnsi="华文中宋" w:eastAsia="华文中宋" w:cs="楷体_GB2312"/>
                    <w:sz w:val="36"/>
                    <w:szCs w:val="36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rPr>
          <w:rFonts w:ascii="仿宋_GB2312" w:hAnsi="仿宋_GB2312" w:eastAsia="仿宋_GB2312" w:cs="仿宋_GB2312"/>
          <w:sz w:val="48"/>
          <w:szCs w:val="48"/>
        </w:rPr>
      </w:pPr>
    </w:p>
    <w:p>
      <w:pPr>
        <w:rPr>
          <w:sz w:val="48"/>
          <w:szCs w:val="48"/>
        </w:rPr>
      </w:pPr>
    </w:p>
    <w:p>
      <w:pPr>
        <w:rPr>
          <w:sz w:val="48"/>
          <w:szCs w:val="48"/>
        </w:rPr>
      </w:pPr>
    </w:p>
    <w:p>
      <w:pPr>
        <w:autoSpaceDE w:val="0"/>
        <w:autoSpaceDN w:val="0"/>
        <w:adjustRightInd w:val="0"/>
        <w:snapToGrid w:val="0"/>
        <w:spacing w:after="240" w:afterLines="100" w:line="600" w:lineRule="exact"/>
        <w:jc w:val="center"/>
        <w:rPr>
          <w:rFonts w:eastAsia="仿宋_GB2312"/>
          <w:b/>
          <w:sz w:val="36"/>
          <w:szCs w:val="36"/>
        </w:rPr>
      </w:pPr>
      <w:r>
        <w:rPr>
          <w:rFonts w:hint="eastAsia" w:eastAsia="仿宋_GB2312"/>
          <w:b/>
          <w:sz w:val="36"/>
          <w:szCs w:val="36"/>
        </w:rPr>
        <w:t>哈尔滨工业大学（威海）制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ascii="华文中宋" w:hAnsi="华文中宋" w:eastAsia="华文中宋" w:cs="仿宋_GB2312"/>
          <w:sz w:val="36"/>
          <w:szCs w:val="36"/>
        </w:rPr>
      </w:pPr>
      <w:r>
        <w:rPr>
          <w:rFonts w:eastAsia="仿宋_GB2312"/>
          <w:b/>
          <w:sz w:val="28"/>
          <w:szCs w:val="28"/>
        </w:rPr>
        <w:t>二Ｏ二Ｏ年制</w:t>
      </w:r>
    </w:p>
    <w:p>
      <w:pPr>
        <w:rPr>
          <w:rFonts w:ascii="华文中宋" w:hAnsi="华文中宋" w:eastAsia="华文中宋" w:cs="仿宋_GB2312"/>
          <w:sz w:val="36"/>
          <w:szCs w:val="36"/>
        </w:rPr>
      </w:pPr>
      <w:r>
        <w:rPr>
          <w:rFonts w:ascii="华文中宋" w:hAnsi="华文中宋" w:eastAsia="华文中宋" w:cs="仿宋_GB2312"/>
          <w:sz w:val="36"/>
          <w:szCs w:val="36"/>
        </w:rPr>
        <w:br w:type="page"/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" w:hAnsi="仿宋" w:eastAsia="仿宋"/>
          <w:b/>
          <w:sz w:val="40"/>
        </w:rPr>
      </w:pPr>
    </w:p>
    <w:p>
      <w:pPr>
        <w:autoSpaceDE w:val="0"/>
        <w:autoSpaceDN w:val="0"/>
        <w:adjustRightInd w:val="0"/>
        <w:spacing w:before="480" w:beforeLines="200" w:after="240" w:afterLines="100" w:line="600" w:lineRule="exact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申请人需认真阅读，如实填写，严禁擅自修改表格。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请填写任现专业技术职务以来所取得的成果业绩。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封面的“所在单位”请填写申请人所在职能部处或直属单位名称。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表格中的“申请人承诺”须由本人亲笔签名。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表格中的“推荐单位基层党组织意见”须由推荐单位基层党组织填写，并须由相关</w:t>
      </w:r>
      <w:r>
        <w:rPr>
          <w:rFonts w:hint="eastAsia" w:ascii="仿宋" w:hAnsi="仿宋" w:eastAsia="仿宋"/>
          <w:sz w:val="28"/>
        </w:rPr>
        <w:t>负责人签字</w:t>
      </w:r>
      <w:r>
        <w:rPr>
          <w:rFonts w:hint="eastAsia" w:ascii="仿宋" w:hAnsi="仿宋" w:eastAsia="仿宋"/>
          <w:sz w:val="28"/>
          <w:szCs w:val="28"/>
        </w:rPr>
        <w:t>并盖公章。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表格中的“推荐单位意见”须由推荐单位填写，并须由单位负责人签字并盖公章。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请申请人严格按照规范要求填写，并在填写完成后删除填写示例。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申请人需使用Word2007以上版本软件及“.docx”文件类型填写，并单面打印。</w:t>
      </w:r>
    </w:p>
    <w:p>
      <w:pPr>
        <w:widowControl w:val="0"/>
        <w:autoSpaceDE w:val="0"/>
        <w:autoSpaceDN w:val="0"/>
        <w:adjustRightInd w:val="0"/>
        <w:snapToGrid w:val="0"/>
        <w:spacing w:after="120" w:afterLines="50" w:line="276" w:lineRule="auto"/>
        <w:jc w:val="both"/>
        <w:rPr>
          <w:rFonts w:ascii="仿宋" w:hAnsi="仿宋" w:eastAsia="仿宋"/>
          <w:sz w:val="28"/>
          <w:szCs w:val="28"/>
        </w:rPr>
        <w:sectPr>
          <w:headerReference r:id="rId3" w:type="default"/>
          <w:footerReference r:id="rId4" w:type="default"/>
          <w:type w:val="oddPage"/>
          <w:pgSz w:w="11906" w:h="16838"/>
          <w:pgMar w:top="1418" w:right="1418" w:bottom="1418" w:left="1440" w:header="709" w:footer="709" w:gutter="284"/>
          <w:cols w:space="708" w:num="1"/>
          <w:docGrid w:linePitch="360" w:charSpace="0"/>
        </w:sectPr>
      </w:pPr>
    </w:p>
    <w:p>
      <w:pPr>
        <w:autoSpaceDE w:val="0"/>
        <w:autoSpaceDN w:val="0"/>
        <w:adjustRightInd w:val="0"/>
        <w:snapToGrid w:val="0"/>
        <w:spacing w:after="120" w:afterLines="50" w:line="600" w:lineRule="exact"/>
        <w:outlineLvl w:val="0"/>
        <w:rPr>
          <w:rFonts w:ascii="黑体" w:hAnsi="黑体" w:eastAsia="黑体" w:cs="FZFSK--GBK1-0"/>
          <w:b/>
          <w:sz w:val="28"/>
          <w:szCs w:val="28"/>
        </w:rPr>
      </w:pPr>
      <w:r>
        <w:rPr>
          <w:rFonts w:hint="eastAsia" w:ascii="黑体" w:hAnsi="黑体" w:eastAsia="黑体" w:cs="FZFSK--GBK1-0"/>
          <w:b/>
          <w:sz w:val="28"/>
          <w:szCs w:val="28"/>
        </w:rPr>
        <w:t>一、个人情况</w:t>
      </w:r>
    </w:p>
    <w:tbl>
      <w:tblPr>
        <w:tblStyle w:val="6"/>
        <w:tblW w:w="93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83"/>
        <w:gridCol w:w="990"/>
        <w:gridCol w:w="1276"/>
        <w:gridCol w:w="1043"/>
        <w:gridCol w:w="233"/>
        <w:gridCol w:w="1279"/>
        <w:gridCol w:w="1276"/>
        <w:gridCol w:w="938"/>
        <w:gridCol w:w="7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60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1</w:t>
            </w:r>
            <w:r>
              <w:rPr>
                <w:rFonts w:ascii="黑体" w:hAnsi="黑体" w:eastAsia="黑体"/>
                <w:b/>
              </w:rPr>
              <w:t>.1</w:t>
            </w:r>
            <w:r>
              <w:rPr>
                <w:rFonts w:hint="eastAsia" w:ascii="黑体" w:hAnsi="黑体" w:eastAsia="黑体"/>
                <w:b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7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姓</w:t>
            </w:r>
            <w:r>
              <w:rPr>
                <w:rFonts w:hint="eastAsia" w:ascii="黑体" w:hAnsi="黑体" w:eastAsia="黑体"/>
                <w:spacing w:val="-4"/>
              </w:rPr>
              <w:t xml:space="preserve">    </w:t>
            </w:r>
            <w:r>
              <w:rPr>
                <w:rFonts w:hint="eastAsia" w:ascii="黑体" w:hAnsi="黑体" w:eastAsia="黑体"/>
              </w:rPr>
              <w:t>名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性</w:t>
            </w:r>
            <w:r>
              <w:rPr>
                <w:rFonts w:hint="eastAsia" w:ascii="黑体" w:hAnsi="黑体" w:eastAsia="黑体"/>
                <w:spacing w:val="-4"/>
              </w:rPr>
              <w:t xml:space="preserve">    </w:t>
            </w:r>
            <w:r>
              <w:rPr>
                <w:rFonts w:hint="eastAsia" w:ascii="黑体" w:hAnsi="黑体" w:eastAsia="黑体"/>
              </w:rPr>
              <w:t>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pacing w:val="-4"/>
              </w:rPr>
              <w:t>出生日期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一</w:t>
            </w:r>
            <w:r>
              <w:rPr>
                <w:rFonts w:ascii="仿宋_GB2312" w:hAnsi="华文仿宋" w:eastAsia="仿宋_GB2312"/>
              </w:rPr>
              <w:t>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7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政治面貌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pacing w:val="-4"/>
              </w:rPr>
              <w:t>民    族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籍</w:t>
            </w:r>
            <w:r>
              <w:rPr>
                <w:rFonts w:hint="eastAsia" w:ascii="黑体" w:hAnsi="黑体" w:eastAsia="黑体"/>
                <w:spacing w:val="-4"/>
              </w:rPr>
              <w:t xml:space="preserve">    </w:t>
            </w:r>
            <w:r>
              <w:rPr>
                <w:rFonts w:hint="eastAsia" w:ascii="黑体" w:hAnsi="黑体" w:eastAsia="黑体"/>
              </w:rPr>
              <w:t>贯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7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最高学位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获得时间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最高专业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7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最高学历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毕业时间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2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现专业技术职务</w:t>
            </w:r>
          </w:p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黑体" w:hAnsi="黑体" w:eastAsia="黑体"/>
              </w:rPr>
              <w:t>及聘任时间</w:t>
            </w:r>
          </w:p>
        </w:tc>
        <w:tc>
          <w:tcPr>
            <w:tcW w:w="1704" w:type="dxa"/>
            <w:gridSpan w:val="2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60" w:type="dxa"/>
            <w:gridSpan w:val="10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.2</w:t>
            </w:r>
            <w:r>
              <w:rPr>
                <w:rFonts w:hint="eastAsia" w:ascii="黑体" w:hAnsi="黑体" w:eastAsia="黑体"/>
                <w:b/>
                <w:szCs w:val="21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教育经历</w:t>
            </w:r>
          </w:p>
          <w:p>
            <w:pPr>
              <w:snapToGrid w:val="0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仿宋_GB2312" w:hAnsi="华文仿宋" w:eastAsia="仿宋_GB2312"/>
              </w:rPr>
              <w:t>(从本科起)</w:t>
            </w: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起止时间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院校</w:t>
            </w:r>
          </w:p>
        </w:tc>
        <w:tc>
          <w:tcPr>
            <w:tcW w:w="2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专业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2001.09-2005.07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</w:t>
            </w:r>
          </w:p>
        </w:tc>
        <w:tc>
          <w:tcPr>
            <w:tcW w:w="2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控制科学与工程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学士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2005.09-2007.07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</w:t>
            </w:r>
          </w:p>
        </w:tc>
        <w:tc>
          <w:tcPr>
            <w:tcW w:w="2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控制科学与工程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硕士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2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2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工作经历</w:t>
            </w:r>
          </w:p>
          <w:p>
            <w:pPr>
              <w:snapToGrid w:val="0"/>
              <w:jc w:val="center"/>
              <w:rPr>
                <w:rFonts w:ascii="楷体_GB2312" w:eastAsia="楷体_GB2312"/>
                <w:spacing w:val="-20"/>
                <w:szCs w:val="21"/>
              </w:rPr>
            </w:pPr>
            <w:r>
              <w:rPr>
                <w:rFonts w:hint="eastAsia" w:ascii="仿宋_GB2312" w:hAnsi="华文仿宋" w:eastAsia="仿宋_GB2312"/>
                <w:spacing w:val="-20"/>
                <w:szCs w:val="21"/>
              </w:rPr>
              <w:t>(含海内外进修访学、博士后及兼职)</w:t>
            </w: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起止时间</w:t>
            </w:r>
          </w:p>
        </w:tc>
        <w:tc>
          <w:tcPr>
            <w:tcW w:w="5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2015.12-至今</w:t>
            </w:r>
          </w:p>
        </w:tc>
        <w:tc>
          <w:tcPr>
            <w:tcW w:w="5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哈尔滨工业大学（威海）讲师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2012.01-2015.12</w:t>
            </w:r>
          </w:p>
        </w:tc>
        <w:tc>
          <w:tcPr>
            <w:tcW w:w="5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哈尔滨工业大学（威海）助教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5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5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5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60" w:type="dxa"/>
            <w:gridSpan w:val="10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.3</w:t>
            </w:r>
            <w:r>
              <w:rPr>
                <w:rFonts w:hint="eastAsia" w:ascii="黑体" w:hAnsi="黑体" w:eastAsia="黑体"/>
                <w:b/>
                <w:szCs w:val="21"/>
              </w:rPr>
              <w:t>主要学术团体任职情况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9360" w:type="dxa"/>
            <w:gridSpan w:val="10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60" w:type="dxa"/>
            <w:gridSpan w:val="10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.4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符合申报条件情况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必要条件</w:t>
            </w:r>
          </w:p>
        </w:tc>
        <w:tc>
          <w:tcPr>
            <w:tcW w:w="3310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可选条件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hint="eastAsia" w:ascii="黑体" w:hAnsi="黑体" w:eastAsia="黑体" w:cs="FZFSK--GBK1-0"/>
          <w:b/>
          <w:spacing w:val="-10"/>
          <w:sz w:val="32"/>
          <w:szCs w:val="32"/>
        </w:rPr>
        <w:t>二、代表性业绩</w:t>
      </w:r>
    </w:p>
    <w:p>
      <w:pPr>
        <w:autoSpaceDE w:val="0"/>
        <w:autoSpaceDN w:val="0"/>
        <w:adjustRightInd w:val="0"/>
        <w:snapToGrid w:val="0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hint="eastAsia" w:ascii="黑体" w:hAnsi="黑体" w:eastAsia="黑体"/>
        </w:rPr>
        <w:t xml:space="preserve">任现职以来最具代表性的五项业绩 </w:t>
      </w:r>
      <w:r>
        <w:rPr>
          <w:rFonts w:hint="eastAsia" w:ascii="仿宋_GB2312" w:eastAsia="仿宋_GB2312" w:cs="FZFSK--GBK1-0"/>
          <w:color w:val="000000"/>
          <w:spacing w:val="-10"/>
          <w:szCs w:val="21"/>
        </w:rPr>
        <w:t>(按重要性先后填写，此部分内容需在“三、主要工作业绩”中体现，</w:t>
      </w:r>
      <w:r>
        <w:rPr>
          <w:rFonts w:hint="eastAsia" w:ascii="仿宋_GB2312" w:eastAsia="仿宋_GB2312" w:cs="FZFSK--GBK1-0"/>
          <w:color w:val="000000"/>
          <w:spacing w:val="-24"/>
          <w:szCs w:val="21"/>
        </w:rPr>
        <w:t>论文全部作者按实际排序填写，且所有通讯作者标*，共同第一作者标#</w:t>
      </w:r>
      <w:r>
        <w:rPr>
          <w:rFonts w:hint="eastAsia" w:ascii="仿宋_GB2312" w:eastAsia="仿宋_GB2312" w:cs="FZFSK--GBK1-0"/>
          <w:color w:val="000000"/>
          <w:spacing w:val="-10"/>
          <w:szCs w:val="21"/>
        </w:rPr>
        <w:t>)</w:t>
      </w:r>
    </w:p>
    <w:tbl>
      <w:tblPr>
        <w:tblStyle w:val="6"/>
        <w:tblW w:w="8931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700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922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代表性业绩一</w:t>
            </w:r>
          </w:p>
        </w:tc>
        <w:tc>
          <w:tcPr>
            <w:tcW w:w="7009" w:type="dxa"/>
            <w:tcBorders>
              <w:top w:val="doub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0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300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代表性业绩二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代表性业绩三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代表性业绩四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代表性业绩五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7009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</w:tbl>
    <w:p>
      <w:pPr>
        <w:tabs>
          <w:tab w:val="left" w:pos="493"/>
          <w:tab w:val="left" w:pos="2700"/>
          <w:tab w:val="left" w:pos="3135"/>
          <w:tab w:val="left" w:pos="3570"/>
          <w:tab w:val="left" w:pos="9095"/>
          <w:tab w:val="left" w:pos="9135"/>
          <w:tab w:val="left" w:pos="10666"/>
        </w:tabs>
        <w:ind w:left="-91"/>
        <w:rPr>
          <w:rFonts w:ascii="宋体" w:hAnsi="宋体"/>
          <w:sz w:val="15"/>
        </w:rPr>
        <w:sectPr>
          <w:pgSz w:w="11906" w:h="16838"/>
          <w:pgMar w:top="1418" w:right="1418" w:bottom="1418" w:left="1440" w:header="709" w:footer="709" w:gutter="284"/>
          <w:cols w:space="708" w:num="1"/>
          <w:docGrid w:linePitch="360" w:charSpace="0"/>
        </w:sectPr>
      </w:pPr>
    </w:p>
    <w:p>
      <w:pPr>
        <w:autoSpaceDE w:val="0"/>
        <w:autoSpaceDN w:val="0"/>
        <w:adjustRightInd w:val="0"/>
        <w:snapToGrid w:val="0"/>
        <w:spacing w:after="120" w:afterLines="50" w:line="600" w:lineRule="exact"/>
        <w:outlineLvl w:val="0"/>
        <w:rPr>
          <w:rFonts w:ascii="黑体" w:hAnsi="黑体" w:eastAsia="黑体" w:cs="FZFSK--GBK1-0"/>
          <w:b/>
          <w:spacing w:val="-1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sz w:val="28"/>
          <w:szCs w:val="28"/>
        </w:rPr>
        <w:t>三、主要工作业绩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363"/>
        <w:gridCol w:w="1117"/>
        <w:gridCol w:w="1148"/>
        <w:gridCol w:w="305"/>
        <w:gridCol w:w="870"/>
        <w:gridCol w:w="100"/>
        <w:gridCol w:w="1529"/>
        <w:gridCol w:w="696"/>
        <w:gridCol w:w="566"/>
        <w:gridCol w:w="9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02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黑体" w:hAnsi="黑体" w:eastAsia="黑体"/>
                <w:b/>
                <w:kern w:val="2"/>
                <w:szCs w:val="21"/>
              </w:rPr>
            </w:pP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3</w:t>
            </w:r>
            <w:r>
              <w:rPr>
                <w:rFonts w:ascii="黑体" w:hAnsi="黑体" w:eastAsia="黑体"/>
                <w:b/>
                <w:kern w:val="2"/>
                <w:szCs w:val="21"/>
              </w:rPr>
              <w:t>.1</w:t>
            </w:r>
            <w:r>
              <w:rPr>
                <w:rFonts w:hint="eastAsia" w:ascii="黑体" w:hAnsi="黑体" w:eastAsia="黑体"/>
                <w:b/>
              </w:rPr>
              <w:t>申请人任</w:t>
            </w:r>
            <w:r>
              <w:rPr>
                <w:rFonts w:ascii="黑体" w:hAnsi="黑体" w:eastAsia="黑体"/>
                <w:b/>
              </w:rPr>
              <w:t>现职以来</w:t>
            </w: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教学工作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课程名称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课程类别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授课班级</w:t>
            </w: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开课次数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学时数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9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3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授课门数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总学时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教学效果</w:t>
            </w:r>
          </w:p>
        </w:tc>
        <w:tc>
          <w:tcPr>
            <w:tcW w:w="221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02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黑体" w:hAnsi="黑体" w:eastAsia="黑体"/>
                <w:b/>
                <w:kern w:val="2"/>
                <w:szCs w:val="21"/>
              </w:rPr>
            </w:pP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3</w:t>
            </w:r>
            <w:r>
              <w:rPr>
                <w:rFonts w:ascii="黑体" w:hAnsi="黑体" w:eastAsia="黑体"/>
                <w:b/>
                <w:kern w:val="2"/>
                <w:szCs w:val="21"/>
              </w:rPr>
              <w:t>.2</w:t>
            </w:r>
            <w:r>
              <w:rPr>
                <w:rFonts w:hint="eastAsia" w:ascii="黑体" w:hAnsi="黑体" w:eastAsia="黑体"/>
                <w:b/>
              </w:rPr>
              <w:t>申请人任</w:t>
            </w:r>
            <w:r>
              <w:rPr>
                <w:rFonts w:ascii="黑体" w:hAnsi="黑体" w:eastAsia="黑体"/>
                <w:b/>
              </w:rPr>
              <w:t>现职以来</w:t>
            </w: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图书（档案）编辑管理工作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编辑文献检索索引的名称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印数</w:t>
            </w: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排序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本人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编写字数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525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50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采编图书册数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采编期刊数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图书编目册数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音像资料数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期刊种数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硕士论文数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82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本人负责管理图书册数</w:t>
            </w:r>
          </w:p>
        </w:tc>
        <w:tc>
          <w:tcPr>
            <w:tcW w:w="24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博士论文数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</w:tbl>
    <w:p>
      <w:r>
        <w:br w:type="page"/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626"/>
        <w:gridCol w:w="603"/>
        <w:gridCol w:w="696"/>
        <w:gridCol w:w="822"/>
        <w:gridCol w:w="326"/>
        <w:gridCol w:w="959"/>
        <w:gridCol w:w="1262"/>
        <w:gridCol w:w="95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9002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" w:hAnsi="仿宋" w:eastAsia="仿宋"/>
              </w:rPr>
            </w:pP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3</w:t>
            </w:r>
            <w:r>
              <w:rPr>
                <w:rFonts w:ascii="黑体" w:hAnsi="黑体" w:eastAsia="黑体"/>
                <w:b/>
                <w:kern w:val="2"/>
                <w:szCs w:val="21"/>
              </w:rPr>
              <w:t>.3</w:t>
            </w:r>
            <w:r>
              <w:rPr>
                <w:rFonts w:hint="eastAsia" w:ascii="黑体" w:hAnsi="黑体" w:eastAsia="黑体"/>
                <w:b/>
              </w:rPr>
              <w:t>申请人任</w:t>
            </w:r>
            <w:r>
              <w:rPr>
                <w:rFonts w:ascii="黑体" w:hAnsi="黑体" w:eastAsia="黑体"/>
                <w:b/>
              </w:rPr>
              <w:t>现职以来</w:t>
            </w:r>
            <w:r>
              <w:rPr>
                <w:rFonts w:hint="eastAsia" w:ascii="黑体" w:hAnsi="黑体" w:eastAsia="黑体"/>
                <w:b/>
              </w:rPr>
              <w:t>代表性</w:t>
            </w: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成果获奖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(限填</w:t>
            </w:r>
            <w:r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7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成果名称</w:t>
            </w:r>
          </w:p>
        </w:tc>
        <w:tc>
          <w:tcPr>
            <w:tcW w:w="28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全部获奖人员名单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获奖级别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时间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7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7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7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7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7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02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黑体" w:hAnsi="黑体" w:eastAsia="黑体"/>
                <w:b/>
                <w:kern w:val="2"/>
                <w:szCs w:val="21"/>
              </w:rPr>
            </w:pP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3</w:t>
            </w:r>
            <w:r>
              <w:rPr>
                <w:rFonts w:ascii="黑体" w:hAnsi="黑体" w:eastAsia="黑体"/>
                <w:b/>
                <w:kern w:val="2"/>
                <w:szCs w:val="21"/>
              </w:rPr>
              <w:t>.4</w:t>
            </w:r>
            <w:r>
              <w:rPr>
                <w:rFonts w:hint="eastAsia" w:ascii="黑体" w:hAnsi="黑体" w:eastAsia="黑体"/>
                <w:b/>
              </w:rPr>
              <w:t>申请人任</w:t>
            </w:r>
            <w:r>
              <w:rPr>
                <w:rFonts w:ascii="黑体" w:hAnsi="黑体" w:eastAsia="黑体"/>
                <w:b/>
              </w:rPr>
              <w:t>现职以来代表性</w:t>
            </w:r>
            <w:r>
              <w:rPr>
                <w:rFonts w:hint="eastAsia" w:ascii="黑体" w:hAnsi="黑体" w:eastAsia="黑体"/>
                <w:b/>
              </w:rPr>
              <w:t>教学、科研项目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(限填</w:t>
            </w:r>
            <w:r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6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主持或排序</w:t>
            </w:r>
            <w:r>
              <w:rPr>
                <w:rFonts w:hint="eastAsia" w:ascii="仿宋" w:hAnsi="仿宋" w:eastAsia="仿宋"/>
                <w:spacing w:val="-60"/>
                <w:sz w:val="21"/>
                <w:szCs w:val="21"/>
              </w:rPr>
              <w:t>（注明负责人）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鉴定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获奖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6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0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时间</w:t>
            </w: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级别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时间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级别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33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33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33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33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33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02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3</w:t>
            </w:r>
            <w:r>
              <w:rPr>
                <w:rFonts w:ascii="黑体" w:hAnsi="黑体" w:eastAsia="黑体"/>
                <w:b/>
                <w:kern w:val="2"/>
                <w:szCs w:val="21"/>
              </w:rPr>
              <w:t>.5申请人任现职以来</w:t>
            </w: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代表性专著、编著、译著、教材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(限填</w:t>
            </w:r>
            <w:r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部，按重要性先后填写)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类型</w:t>
            </w:r>
          </w:p>
        </w:tc>
        <w:tc>
          <w:tcPr>
            <w:tcW w:w="323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著作名称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全部作者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出版单位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出版时间</w:t>
            </w:r>
          </w:p>
        </w:tc>
        <w:tc>
          <w:tcPr>
            <w:tcW w:w="9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编写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字数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b/>
                <w:kern w:val="2"/>
                <w:szCs w:val="21"/>
              </w:rPr>
            </w:pPr>
          </w:p>
        </w:tc>
      </w:tr>
    </w:tbl>
    <w:p>
      <w:pPr>
        <w:sectPr>
          <w:pgSz w:w="11906" w:h="16838"/>
          <w:pgMar w:top="1418" w:right="1418" w:bottom="1418" w:left="1440" w:header="709" w:footer="709" w:gutter="284"/>
          <w:cols w:space="708" w:num="1"/>
          <w:docGrid w:linePitch="360" w:charSpace="0"/>
        </w:sectPr>
      </w:pPr>
    </w:p>
    <w:tbl>
      <w:tblPr>
        <w:tblStyle w:val="6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3580"/>
        <w:gridCol w:w="3105"/>
        <w:gridCol w:w="2583"/>
        <w:gridCol w:w="1498"/>
        <w:gridCol w:w="1096"/>
        <w:gridCol w:w="189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4218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黑体" w:hAnsi="黑体" w:eastAsia="黑体"/>
                <w:b/>
                <w:kern w:val="2"/>
                <w:szCs w:val="21"/>
              </w:rPr>
            </w:pP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3</w:t>
            </w:r>
            <w:r>
              <w:rPr>
                <w:rFonts w:ascii="黑体" w:hAnsi="黑体" w:eastAsia="黑体"/>
                <w:b/>
                <w:kern w:val="2"/>
                <w:szCs w:val="21"/>
              </w:rPr>
              <w:t>.6</w:t>
            </w:r>
            <w:r>
              <w:rPr>
                <w:rFonts w:hint="eastAsia" w:ascii="黑体" w:hAnsi="黑体" w:eastAsia="黑体"/>
                <w:b/>
              </w:rPr>
              <w:t>申请人任现职以来公开发表的代表性论文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36"/>
                <w:szCs w:val="21"/>
              </w:rPr>
              <w:t>(限填</w:t>
            </w:r>
            <w:r>
              <w:rPr>
                <w:rFonts w:ascii="仿宋_GB2312" w:eastAsia="仿宋_GB2312" w:cs="FZFSK--GBK1-0"/>
                <w:color w:val="000000"/>
                <w:spacing w:val="-36"/>
                <w:szCs w:val="21"/>
              </w:rPr>
              <w:t>5</w:t>
            </w:r>
            <w:r>
              <w:rPr>
                <w:rFonts w:hint="eastAsia" w:ascii="仿宋_GB2312" w:eastAsia="仿宋_GB2312" w:cs="FZFSK--GBK1-0"/>
                <w:color w:val="000000"/>
                <w:spacing w:val="-36"/>
                <w:szCs w:val="21"/>
              </w:rPr>
              <w:t>篇，按重要性先后填写，论文全部作者按实际排序填写，且所有通讯作者标*，共同第一作者标#)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358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论文题目</w:t>
            </w: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全部作者</w:t>
            </w: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刊物（会议）名称</w:t>
            </w: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刊物级别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发表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时间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获奖情况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358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358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358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358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</w:t>
            </w:r>
          </w:p>
        </w:tc>
        <w:tc>
          <w:tcPr>
            <w:tcW w:w="358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sectPr>
          <w:pgSz w:w="16838" w:h="11906" w:orient="landscape"/>
          <w:pgMar w:top="1440" w:right="1418" w:bottom="1418" w:left="1418" w:header="709" w:footer="709" w:gutter="284"/>
          <w:cols w:space="708" w:num="1"/>
          <w:docGrid w:linePitch="360" w:charSpace="0"/>
        </w:sectPr>
      </w:pPr>
    </w:p>
    <w:tbl>
      <w:tblPr>
        <w:tblStyle w:val="6"/>
        <w:tblW w:w="93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14"/>
        <w:gridCol w:w="1417"/>
        <w:gridCol w:w="345"/>
        <w:gridCol w:w="506"/>
        <w:gridCol w:w="708"/>
        <w:gridCol w:w="62"/>
        <w:gridCol w:w="1072"/>
        <w:gridCol w:w="62"/>
        <w:gridCol w:w="647"/>
        <w:gridCol w:w="851"/>
        <w:gridCol w:w="61"/>
        <w:gridCol w:w="647"/>
        <w:gridCol w:w="1738"/>
        <w:gridCol w:w="11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567" w:hRule="atLeast"/>
          <w:jc w:val="center"/>
        </w:trPr>
        <w:tc>
          <w:tcPr>
            <w:tcW w:w="9217" w:type="dxa"/>
            <w:gridSpan w:val="14"/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  <w:r>
              <w:rPr>
                <w:rFonts w:ascii="黑体" w:hAnsi="黑体" w:eastAsia="黑体"/>
                <w:b/>
              </w:rPr>
              <w:t>3</w:t>
            </w:r>
            <w:r>
              <w:rPr>
                <w:rFonts w:hint="eastAsia" w:ascii="黑体" w:hAnsi="黑体" w:eastAsia="黑体"/>
                <w:b/>
              </w:rPr>
              <w:t>.</w:t>
            </w:r>
            <w:r>
              <w:rPr>
                <w:rFonts w:ascii="黑体" w:hAnsi="黑体" w:eastAsia="黑体"/>
                <w:b/>
              </w:rPr>
              <w:t>7</w:t>
            </w:r>
            <w:r>
              <w:rPr>
                <w:rFonts w:hint="eastAsia" w:ascii="黑体" w:hAnsi="黑体" w:eastAsia="黑体"/>
                <w:b/>
              </w:rPr>
              <w:t>申请人任现职以来获授权发明专利、软件著作权</w:t>
            </w:r>
            <w:r>
              <w:rPr>
                <w:rFonts w:hint="eastAsia" w:ascii="仿宋_GB2312" w:eastAsia="仿宋_GB2312" w:cs="FZFSK--GBK1-0"/>
                <w:color w:val="000000"/>
                <w:szCs w:val="21"/>
              </w:rPr>
              <w:t>(限填5项，按重要性排序)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618" w:hRule="atLeast"/>
          <w:jc w:val="center"/>
        </w:trPr>
        <w:tc>
          <w:tcPr>
            <w:tcW w:w="787" w:type="dxa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序号</w:t>
            </w:r>
          </w:p>
        </w:tc>
        <w:tc>
          <w:tcPr>
            <w:tcW w:w="20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ascii="仿宋_GB2312" w:hAnsi="华文仿宋" w:eastAsia="仿宋_GB2312"/>
              </w:rPr>
              <w:t>名称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ascii="仿宋_GB2312" w:hAnsi="华文仿宋" w:eastAsia="仿宋_GB2312"/>
              </w:rPr>
              <w:t>授权编号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授权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公告日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全部发明人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转化或应用情况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1021" w:hRule="atLeast"/>
          <w:jc w:val="center"/>
        </w:trPr>
        <w:tc>
          <w:tcPr>
            <w:tcW w:w="787" w:type="dxa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1</w:t>
            </w:r>
          </w:p>
        </w:tc>
        <w:tc>
          <w:tcPr>
            <w:tcW w:w="207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1021" w:hRule="atLeast"/>
          <w:jc w:val="center"/>
        </w:trPr>
        <w:tc>
          <w:tcPr>
            <w:tcW w:w="787" w:type="dxa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2</w:t>
            </w:r>
          </w:p>
        </w:tc>
        <w:tc>
          <w:tcPr>
            <w:tcW w:w="20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1021" w:hRule="atLeast"/>
          <w:jc w:val="center"/>
        </w:trPr>
        <w:tc>
          <w:tcPr>
            <w:tcW w:w="787" w:type="dxa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3</w:t>
            </w:r>
          </w:p>
        </w:tc>
        <w:tc>
          <w:tcPr>
            <w:tcW w:w="20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1021" w:hRule="atLeast"/>
          <w:jc w:val="center"/>
        </w:trPr>
        <w:tc>
          <w:tcPr>
            <w:tcW w:w="787" w:type="dxa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4</w:t>
            </w:r>
          </w:p>
        </w:tc>
        <w:tc>
          <w:tcPr>
            <w:tcW w:w="20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1021" w:hRule="atLeast"/>
          <w:jc w:val="center"/>
        </w:trPr>
        <w:tc>
          <w:tcPr>
            <w:tcW w:w="787" w:type="dxa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ascii="仿宋_GB2312" w:hAnsi="华文仿宋" w:eastAsia="仿宋_GB2312"/>
              </w:rPr>
              <w:t>5</w:t>
            </w:r>
          </w:p>
        </w:tc>
        <w:tc>
          <w:tcPr>
            <w:tcW w:w="20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567" w:hRule="atLeast"/>
          <w:jc w:val="center"/>
        </w:trPr>
        <w:tc>
          <w:tcPr>
            <w:tcW w:w="9217" w:type="dxa"/>
            <w:gridSpan w:val="14"/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Cs w:val="21"/>
              </w:rPr>
            </w:pPr>
            <w:r>
              <w:rPr>
                <w:rFonts w:ascii="黑体" w:hAnsi="黑体" w:eastAsia="黑体"/>
                <w:b/>
              </w:rPr>
              <w:t>3</w:t>
            </w:r>
            <w:r>
              <w:rPr>
                <w:rFonts w:hint="eastAsia" w:ascii="黑体" w:hAnsi="黑体" w:eastAsia="黑体"/>
                <w:b/>
              </w:rPr>
              <w:t>.</w:t>
            </w:r>
            <w:r>
              <w:rPr>
                <w:rFonts w:ascii="黑体" w:hAnsi="黑体" w:eastAsia="黑体"/>
                <w:b/>
              </w:rPr>
              <w:t>8</w:t>
            </w:r>
            <w:r>
              <w:rPr>
                <w:rFonts w:hint="eastAsia" w:ascii="黑体" w:hAnsi="黑体" w:eastAsia="黑体"/>
                <w:b/>
              </w:rPr>
              <w:t>申请人任现职以来具有代表性的其他业绩</w:t>
            </w:r>
            <w:r>
              <w:rPr>
                <w:rFonts w:hint="eastAsia" w:ascii="仿宋_GB2312" w:eastAsia="仿宋_GB2312" w:cs="FZFSK--GBK1-0"/>
                <w:color w:val="000000"/>
                <w:szCs w:val="21"/>
              </w:rPr>
              <w:t>(请自行排序，逐条填写)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4228" w:hRule="atLeast"/>
          <w:jc w:val="center"/>
        </w:trPr>
        <w:tc>
          <w:tcPr>
            <w:tcW w:w="9217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567" w:hRule="atLeast"/>
          <w:jc w:val="center"/>
        </w:trPr>
        <w:tc>
          <w:tcPr>
            <w:tcW w:w="9217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申请人承诺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" w:type="dxa"/>
          <w:trHeight w:val="855" w:hRule="atLeast"/>
          <w:jc w:val="center"/>
        </w:trPr>
        <w:tc>
          <w:tcPr>
            <w:tcW w:w="9217" w:type="dxa"/>
            <w:gridSpan w:val="14"/>
            <w:vAlign w:val="center"/>
          </w:tcPr>
          <w:p>
            <w:pPr>
              <w:adjustRightInd w:val="0"/>
              <w:snapToGrid w:val="0"/>
              <w:spacing w:line="276" w:lineRule="auto"/>
              <w:ind w:firstLine="560" w:firstLineChars="200"/>
              <w:rPr>
                <w:rFonts w:ascii="仿宋" w:hAnsi="仿宋" w:eastAsia="仿宋"/>
                <w:sz w:val="28"/>
              </w:rPr>
            </w:pPr>
          </w:p>
          <w:p>
            <w:pPr>
              <w:adjustRightInd w:val="0"/>
              <w:snapToGrid w:val="0"/>
              <w:spacing w:line="276" w:lineRule="auto"/>
              <w:ind w:firstLine="560" w:firstLineChars="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本人承诺所填内容真实准确，如与事实不符，个人愿承担一切责任。</w:t>
            </w:r>
          </w:p>
          <w:p>
            <w:pPr>
              <w:adjustRightInd w:val="0"/>
              <w:snapToGrid w:val="0"/>
              <w:spacing w:line="276" w:lineRule="auto"/>
              <w:rPr>
                <w:rFonts w:ascii="仿宋" w:hAnsi="仿宋" w:eastAsia="仿宋"/>
                <w:sz w:val="28"/>
              </w:rPr>
            </w:pPr>
          </w:p>
          <w:p>
            <w:pPr>
              <w:spacing w:line="400" w:lineRule="exact"/>
              <w:ind w:firstLine="4340" w:firstLineChars="15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申请人签字：</w:t>
            </w:r>
          </w:p>
          <w:p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="7106" w:firstLineChars="2538"/>
              <w:rPr>
                <w:rFonts w:ascii="仿宋_GB2312" w:hAnsi="华文仿宋" w:eastAsia="仿宋_GB2312"/>
                <w:szCs w:val="21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年 </w:t>
            </w:r>
            <w:r>
              <w:rPr>
                <w:rFonts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</w:rPr>
              <w:t xml:space="preserve"> 月 </w:t>
            </w:r>
            <w:r>
              <w:rPr>
                <w:rFonts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</w:rPr>
              <w:t xml:space="preserve">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327" w:type="dxa"/>
            <w:gridSpan w:val="15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所在单位保密审核意见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"/>
              <w:autoSpaceDE w:val="0"/>
              <w:autoSpaceDN w:val="0"/>
              <w:adjustRightInd w:val="0"/>
              <w:snapToGrid w:val="0"/>
              <w:spacing w:line="60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经审核，申请人填写的上述材料不包含涉密信息。</w:t>
            </w:r>
          </w:p>
          <w:p>
            <w:pPr>
              <w:pStyle w:val="5"/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4340" w:firstLineChars="15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保密负责人签字：</w:t>
            </w:r>
          </w:p>
          <w:p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="7106" w:firstLineChars="2538"/>
              <w:rPr>
                <w:rFonts w:ascii="仿宋" w:hAnsi="仿宋" w:eastAsia="仿宋" w:cs="FZFSK--GBK1-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所在单位基层党组织意见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240" w:beforeLines="100" w:after="120" w:afterLines="50" w:line="276" w:lineRule="auto"/>
              <w:rPr>
                <w:rFonts w:ascii="黑体" w:hAnsi="宋体" w:eastAsia="黑体" w:cs="FZFSK--GBK1-0"/>
                <w:b/>
                <w:color w:val="C00000"/>
                <w:spacing w:val="-1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C00000"/>
                <w:szCs w:val="32"/>
                <w:lang w:bidi="ar"/>
              </w:rPr>
              <w:t>(对申请人思想政治素质、师德师风和意识形态情况的鉴定意见)</w:t>
            </w: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bidi="ar"/>
              </w:rPr>
              <w:t>党支部书记签字：</w:t>
            </w:r>
            <w:r>
              <w:rPr>
                <w:rFonts w:hint="eastAsia" w:ascii="仿宋" w:hAnsi="仿宋" w:eastAsia="仿宋" w:cs="仿宋_GB2312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 w:cs="仿宋_GB2312"/>
                <w:sz w:val="28"/>
                <w:szCs w:val="28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_GB2312"/>
                <w:sz w:val="28"/>
                <w:szCs w:val="28"/>
                <w:lang w:bidi="ar"/>
              </w:rPr>
              <w:t>党委负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责人签字（盖章）</w:t>
            </w:r>
            <w:r>
              <w:rPr>
                <w:rFonts w:hint="eastAsia" w:eastAsia="仿宋_GB2312" w:cs="仿宋_GB2312"/>
                <w:sz w:val="28"/>
                <w:szCs w:val="28"/>
                <w:lang w:bidi="ar"/>
              </w:rPr>
              <w:t>：</w:t>
            </w:r>
          </w:p>
          <w:p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="7106" w:firstLineChars="2538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推荐单位意见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240" w:beforeLines="100" w:line="500" w:lineRule="exact"/>
              <w:ind w:left="120" w:leftChars="50" w:right="120" w:rightChars="5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经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专项工作组审查、讨论，该同志申报材料内容真实、准确，符合学术道德规范，满足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校区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专业技术职务评聘要求，同意推荐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同志申报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     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职务。</w:t>
            </w:r>
          </w:p>
          <w:p>
            <w:pPr>
              <w:tabs>
                <w:tab w:val="left" w:pos="3966"/>
                <w:tab w:val="left" w:pos="6372"/>
              </w:tabs>
              <w:autoSpaceDE w:val="0"/>
              <w:autoSpaceDN w:val="0"/>
              <w:adjustRightInd w:val="0"/>
              <w:spacing w:before="480" w:beforeLines="200" w:line="480" w:lineRule="auto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图书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>馆馆长签字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：</w:t>
            </w:r>
            <w:r>
              <w:rPr>
                <w:rFonts w:hint="eastAsia" w:ascii="仿宋" w:hAnsi="仿宋" w:eastAsia="仿宋" w:cs="仿宋_GB2312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 w:cs="仿宋_GB2312"/>
                <w:sz w:val="28"/>
                <w:szCs w:val="28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专项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>工作组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组长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>签字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（盖章）：</w:t>
            </w:r>
          </w:p>
          <w:p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600" w:lineRule="exact"/>
              <w:ind w:right="17" w:firstLine="7106" w:firstLineChars="2538"/>
              <w:rPr>
                <w:rFonts w:ascii="宋体" w:hAnsi="宋体" w:cs="FZFSK--GBK1-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年   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gridSpan w:val="2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327" w:type="dxa"/>
            <w:gridSpan w:val="15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  <w:t>专家评议组意见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8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负责人签字：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  </w:t>
            </w:r>
          </w:p>
          <w:p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="7106" w:firstLineChars="253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年 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月 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评审委员会意见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500" w:lineRule="exact"/>
              <w:ind w:left="240" w:leftChars="100" w:right="240" w:rightChars="10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left="480" w:leftChars="200" w:right="480" w:rightChars="20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经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校区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委员会评审，同意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同志聘任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职务。</w:t>
            </w:r>
          </w:p>
          <w:p>
            <w:pPr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评审委员会主任签字：</w:t>
            </w:r>
          </w:p>
          <w:p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="7106" w:firstLineChars="253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年   月 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val="en-US" w:eastAsia="zh-CN" w:bidi="ar"/>
              </w:rPr>
              <w:t>校区</w:t>
            </w:r>
            <w:r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  <w:t>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9327" w:type="dxa"/>
            <w:gridSpan w:val="15"/>
            <w:tcBorders>
              <w:top w:val="single" w:color="auto" w:sz="4" w:space="0"/>
            </w:tcBorders>
          </w:tcPr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负责人签字：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   （公章）</w:t>
            </w:r>
          </w:p>
          <w:p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="7106" w:firstLineChars="2538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年 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月 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日</w:t>
            </w:r>
          </w:p>
        </w:tc>
      </w:tr>
    </w:tbl>
    <w:p>
      <w:pPr>
        <w:ind w:right="300"/>
        <w:rPr>
          <w:sz w:val="18"/>
        </w:rPr>
      </w:pPr>
    </w:p>
    <w:sectPr>
      <w:pgSz w:w="11906" w:h="16838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687189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9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A006F"/>
    <w:multiLevelType w:val="multilevel"/>
    <w:tmpl w:val="60BA006F"/>
    <w:lvl w:ilvl="0" w:tentative="0">
      <w:start w:val="1"/>
      <w:numFmt w:val="chineseCountingThousand"/>
      <w:lvlText w:val="%1."/>
      <w:lvlJc w:val="left"/>
      <w:pPr>
        <w:ind w:left="420" w:hanging="420"/>
      </w:pPr>
      <w:rPr>
        <w:rFonts w:hint="eastAsia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rawingGridHorizontalSpacing w:val="120"/>
  <w:displayHorizontalDrawingGridEvery w:val="2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WM0ZTBhYmEzMDI1NTVmOTQ4MTljMGJmNmM5Y2UifQ=="/>
  </w:docVars>
  <w:rsids>
    <w:rsidRoot w:val="000A5A92"/>
    <w:rsid w:val="000011F5"/>
    <w:rsid w:val="00005969"/>
    <w:rsid w:val="00005C2F"/>
    <w:rsid w:val="00013B14"/>
    <w:rsid w:val="00020736"/>
    <w:rsid w:val="00021F54"/>
    <w:rsid w:val="00031906"/>
    <w:rsid w:val="000401CA"/>
    <w:rsid w:val="00065011"/>
    <w:rsid w:val="00081A1F"/>
    <w:rsid w:val="000A182C"/>
    <w:rsid w:val="000A31EF"/>
    <w:rsid w:val="000A5685"/>
    <w:rsid w:val="000A5A92"/>
    <w:rsid w:val="000C07A9"/>
    <w:rsid w:val="000C19F9"/>
    <w:rsid w:val="000D131E"/>
    <w:rsid w:val="000E134A"/>
    <w:rsid w:val="00102B77"/>
    <w:rsid w:val="0010465F"/>
    <w:rsid w:val="00110431"/>
    <w:rsid w:val="00115D4D"/>
    <w:rsid w:val="00136C2F"/>
    <w:rsid w:val="00146D6E"/>
    <w:rsid w:val="001555CB"/>
    <w:rsid w:val="00155636"/>
    <w:rsid w:val="00172440"/>
    <w:rsid w:val="001768DE"/>
    <w:rsid w:val="00182C8D"/>
    <w:rsid w:val="00184E68"/>
    <w:rsid w:val="001B0414"/>
    <w:rsid w:val="001B2359"/>
    <w:rsid w:val="001C6318"/>
    <w:rsid w:val="001C6602"/>
    <w:rsid w:val="001E4122"/>
    <w:rsid w:val="001E4650"/>
    <w:rsid w:val="00202667"/>
    <w:rsid w:val="002053B4"/>
    <w:rsid w:val="0021535C"/>
    <w:rsid w:val="002346E2"/>
    <w:rsid w:val="002425BC"/>
    <w:rsid w:val="00245C94"/>
    <w:rsid w:val="0024690D"/>
    <w:rsid w:val="0027642B"/>
    <w:rsid w:val="00277116"/>
    <w:rsid w:val="002822B1"/>
    <w:rsid w:val="00286F56"/>
    <w:rsid w:val="002C2ED3"/>
    <w:rsid w:val="002C7590"/>
    <w:rsid w:val="002D08A9"/>
    <w:rsid w:val="002E31B8"/>
    <w:rsid w:val="002F27A3"/>
    <w:rsid w:val="00300AB8"/>
    <w:rsid w:val="00313858"/>
    <w:rsid w:val="00322CB2"/>
    <w:rsid w:val="00331D1E"/>
    <w:rsid w:val="00347DDB"/>
    <w:rsid w:val="003527B4"/>
    <w:rsid w:val="00356C05"/>
    <w:rsid w:val="00375E68"/>
    <w:rsid w:val="00381192"/>
    <w:rsid w:val="003963D7"/>
    <w:rsid w:val="003B72B6"/>
    <w:rsid w:val="003C55D5"/>
    <w:rsid w:val="003D3A5D"/>
    <w:rsid w:val="003E2989"/>
    <w:rsid w:val="003F4D79"/>
    <w:rsid w:val="004049C3"/>
    <w:rsid w:val="00405C67"/>
    <w:rsid w:val="004150E3"/>
    <w:rsid w:val="004160AF"/>
    <w:rsid w:val="00427ED6"/>
    <w:rsid w:val="00430A12"/>
    <w:rsid w:val="0043119B"/>
    <w:rsid w:val="004312C6"/>
    <w:rsid w:val="00433815"/>
    <w:rsid w:val="00437010"/>
    <w:rsid w:val="004934F2"/>
    <w:rsid w:val="004A64C6"/>
    <w:rsid w:val="004C3E4F"/>
    <w:rsid w:val="004F5906"/>
    <w:rsid w:val="00513051"/>
    <w:rsid w:val="00523B2C"/>
    <w:rsid w:val="00547B54"/>
    <w:rsid w:val="005562A7"/>
    <w:rsid w:val="00574A0A"/>
    <w:rsid w:val="0058139A"/>
    <w:rsid w:val="00593150"/>
    <w:rsid w:val="0059441A"/>
    <w:rsid w:val="00594B40"/>
    <w:rsid w:val="00596659"/>
    <w:rsid w:val="005A7DA1"/>
    <w:rsid w:val="005B280E"/>
    <w:rsid w:val="005C3217"/>
    <w:rsid w:val="005C36EE"/>
    <w:rsid w:val="005D17FA"/>
    <w:rsid w:val="005D347A"/>
    <w:rsid w:val="005D6A77"/>
    <w:rsid w:val="005E245E"/>
    <w:rsid w:val="005E28D4"/>
    <w:rsid w:val="005F2B8D"/>
    <w:rsid w:val="005F5EA6"/>
    <w:rsid w:val="006206AF"/>
    <w:rsid w:val="00632E94"/>
    <w:rsid w:val="00643C54"/>
    <w:rsid w:val="006459DE"/>
    <w:rsid w:val="00651392"/>
    <w:rsid w:val="00666396"/>
    <w:rsid w:val="006912B1"/>
    <w:rsid w:val="006B2C06"/>
    <w:rsid w:val="006C4A16"/>
    <w:rsid w:val="006C5650"/>
    <w:rsid w:val="006D160E"/>
    <w:rsid w:val="006E1E25"/>
    <w:rsid w:val="006F15D2"/>
    <w:rsid w:val="00747531"/>
    <w:rsid w:val="007611E2"/>
    <w:rsid w:val="00770CB6"/>
    <w:rsid w:val="007917EA"/>
    <w:rsid w:val="00792D41"/>
    <w:rsid w:val="007A0E68"/>
    <w:rsid w:val="007A28DE"/>
    <w:rsid w:val="007D050D"/>
    <w:rsid w:val="007E083B"/>
    <w:rsid w:val="00817453"/>
    <w:rsid w:val="0082753A"/>
    <w:rsid w:val="0083031C"/>
    <w:rsid w:val="00830A62"/>
    <w:rsid w:val="00834F54"/>
    <w:rsid w:val="00835068"/>
    <w:rsid w:val="008451AE"/>
    <w:rsid w:val="0084569F"/>
    <w:rsid w:val="00862D6D"/>
    <w:rsid w:val="008633EF"/>
    <w:rsid w:val="00865533"/>
    <w:rsid w:val="00871A3A"/>
    <w:rsid w:val="00885608"/>
    <w:rsid w:val="008A635B"/>
    <w:rsid w:val="008E33F4"/>
    <w:rsid w:val="008F53D2"/>
    <w:rsid w:val="008F5EDB"/>
    <w:rsid w:val="00920882"/>
    <w:rsid w:val="00931D50"/>
    <w:rsid w:val="009321A3"/>
    <w:rsid w:val="00982233"/>
    <w:rsid w:val="009B3230"/>
    <w:rsid w:val="009B6690"/>
    <w:rsid w:val="009C1818"/>
    <w:rsid w:val="009C69E9"/>
    <w:rsid w:val="009D62A8"/>
    <w:rsid w:val="009D6847"/>
    <w:rsid w:val="009D7A60"/>
    <w:rsid w:val="009E3C61"/>
    <w:rsid w:val="00A06D77"/>
    <w:rsid w:val="00A0765C"/>
    <w:rsid w:val="00A21BEF"/>
    <w:rsid w:val="00A24CF9"/>
    <w:rsid w:val="00A3462D"/>
    <w:rsid w:val="00A606AA"/>
    <w:rsid w:val="00A631B9"/>
    <w:rsid w:val="00A646C5"/>
    <w:rsid w:val="00A82963"/>
    <w:rsid w:val="00A86FFE"/>
    <w:rsid w:val="00A93B29"/>
    <w:rsid w:val="00AB6B7F"/>
    <w:rsid w:val="00AF5ED4"/>
    <w:rsid w:val="00B232E5"/>
    <w:rsid w:val="00B3547E"/>
    <w:rsid w:val="00B36C14"/>
    <w:rsid w:val="00B415B5"/>
    <w:rsid w:val="00B4162B"/>
    <w:rsid w:val="00B41CF0"/>
    <w:rsid w:val="00B459E3"/>
    <w:rsid w:val="00B57AFC"/>
    <w:rsid w:val="00B65DD2"/>
    <w:rsid w:val="00B67D70"/>
    <w:rsid w:val="00B90800"/>
    <w:rsid w:val="00B94F08"/>
    <w:rsid w:val="00BB3982"/>
    <w:rsid w:val="00BD35FC"/>
    <w:rsid w:val="00BF61F2"/>
    <w:rsid w:val="00C059C2"/>
    <w:rsid w:val="00C059E2"/>
    <w:rsid w:val="00C1434C"/>
    <w:rsid w:val="00C170DB"/>
    <w:rsid w:val="00C20E5B"/>
    <w:rsid w:val="00C332C0"/>
    <w:rsid w:val="00C51E3A"/>
    <w:rsid w:val="00C54B47"/>
    <w:rsid w:val="00C61AD1"/>
    <w:rsid w:val="00C6378F"/>
    <w:rsid w:val="00CA652F"/>
    <w:rsid w:val="00CC7FC4"/>
    <w:rsid w:val="00CD6911"/>
    <w:rsid w:val="00CD7AA2"/>
    <w:rsid w:val="00CE32A5"/>
    <w:rsid w:val="00CE3C6B"/>
    <w:rsid w:val="00CF2E72"/>
    <w:rsid w:val="00CF721A"/>
    <w:rsid w:val="00D01F5E"/>
    <w:rsid w:val="00D135DB"/>
    <w:rsid w:val="00D215A3"/>
    <w:rsid w:val="00D221DD"/>
    <w:rsid w:val="00D237C7"/>
    <w:rsid w:val="00D2454D"/>
    <w:rsid w:val="00D36D39"/>
    <w:rsid w:val="00D55785"/>
    <w:rsid w:val="00D629E1"/>
    <w:rsid w:val="00D70FB3"/>
    <w:rsid w:val="00DA0FB1"/>
    <w:rsid w:val="00DA45D7"/>
    <w:rsid w:val="00DD0D2E"/>
    <w:rsid w:val="00DD5CB5"/>
    <w:rsid w:val="00DE5F07"/>
    <w:rsid w:val="00DF0D23"/>
    <w:rsid w:val="00DF2E4D"/>
    <w:rsid w:val="00DF70DF"/>
    <w:rsid w:val="00E02F69"/>
    <w:rsid w:val="00E05270"/>
    <w:rsid w:val="00E22F35"/>
    <w:rsid w:val="00E774F5"/>
    <w:rsid w:val="00E94F11"/>
    <w:rsid w:val="00EA0F69"/>
    <w:rsid w:val="00EA296C"/>
    <w:rsid w:val="00EB5354"/>
    <w:rsid w:val="00ED6641"/>
    <w:rsid w:val="00EF590C"/>
    <w:rsid w:val="00F01940"/>
    <w:rsid w:val="00F01B96"/>
    <w:rsid w:val="00F057FE"/>
    <w:rsid w:val="00F12A1A"/>
    <w:rsid w:val="00F363B0"/>
    <w:rsid w:val="00F54342"/>
    <w:rsid w:val="00F5534F"/>
    <w:rsid w:val="00F637AE"/>
    <w:rsid w:val="00F75085"/>
    <w:rsid w:val="00F75D96"/>
    <w:rsid w:val="00F8558D"/>
    <w:rsid w:val="00F86DDA"/>
    <w:rsid w:val="00F90B4D"/>
    <w:rsid w:val="00F91025"/>
    <w:rsid w:val="00F9538D"/>
    <w:rsid w:val="00FB129E"/>
    <w:rsid w:val="00FD79DD"/>
    <w:rsid w:val="00FE0623"/>
    <w:rsid w:val="3952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  <w:lang w:val="zh-CN" w:eastAsia="zh-CN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 w:eastAsia="zh-CN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5">
    <w:name w:val="Normal (Web)"/>
    <w:basedOn w:val="1"/>
    <w:qFormat/>
    <w:uiPriority w:val="0"/>
    <w:pPr>
      <w:widowControl w:val="0"/>
      <w:jc w:val="both"/>
    </w:pPr>
    <w:rPr>
      <w:rFonts w:ascii="Calibri" w:hAnsi="Calibri"/>
      <w:kern w:val="2"/>
      <w:szCs w:val="22"/>
    </w:rPr>
  </w:style>
  <w:style w:type="character" w:customStyle="1" w:styleId="8">
    <w:name w:val="页眉 Char"/>
    <w:link w:val="4"/>
    <w:uiPriority w:val="0"/>
    <w:rPr>
      <w:sz w:val="18"/>
      <w:szCs w:val="18"/>
    </w:rPr>
  </w:style>
  <w:style w:type="character" w:customStyle="1" w:styleId="9">
    <w:name w:val="页脚 Char"/>
    <w:link w:val="3"/>
    <w:uiPriority w:val="99"/>
    <w:rPr>
      <w:sz w:val="18"/>
      <w:szCs w:val="18"/>
    </w:rPr>
  </w:style>
  <w:style w:type="character" w:customStyle="1" w:styleId="10">
    <w:name w:val="批注框文本 Char"/>
    <w:link w:val="2"/>
    <w:uiPriority w:val="0"/>
    <w:rPr>
      <w:sz w:val="18"/>
      <w:szCs w:val="18"/>
    </w:rPr>
  </w:style>
  <w:style w:type="character" w:styleId="11">
    <w:name w:val="Placeholder Text"/>
    <w:basedOn w:val="7"/>
    <w:unhideWhenUsed/>
    <w:uiPriority w:val="99"/>
    <w:rPr>
      <w:color w:val="80808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9579;&#33395;\&#29579;&#33395;\2004&#24180;&#19987;&#19994;&#25216;&#26415;&#32844;&#21153;&#35780;&#23457;\&#22270;&#20070;&#26723;&#26696;&#31995;&#21015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40896BC679E54ADFA65132A243AFAEE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889E52C-6651-44E0-A380-4743B2F026C3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6DE7BFEB572499486FD168B66929DE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7DE7F4-3668-424F-AD93-7BFFFB4171D9}"/>
      </w:docPartPr>
      <w:docPartBody>
        <w:p>
          <w:pPr>
            <w:pStyle w:val="6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3F"/>
    <w:rsid w:val="00011214"/>
    <w:rsid w:val="00077073"/>
    <w:rsid w:val="000D7E5C"/>
    <w:rsid w:val="000F4C3E"/>
    <w:rsid w:val="00110B6B"/>
    <w:rsid w:val="00254E3F"/>
    <w:rsid w:val="00301D30"/>
    <w:rsid w:val="00537CEA"/>
    <w:rsid w:val="008569EA"/>
    <w:rsid w:val="009A6583"/>
    <w:rsid w:val="009B515D"/>
    <w:rsid w:val="00A14023"/>
    <w:rsid w:val="00A36678"/>
    <w:rsid w:val="00A40806"/>
    <w:rsid w:val="00C62489"/>
    <w:rsid w:val="00C851A5"/>
    <w:rsid w:val="00CA0A1A"/>
    <w:rsid w:val="00D8753C"/>
    <w:rsid w:val="00E74BCF"/>
    <w:rsid w:val="00E80A69"/>
    <w:rsid w:val="00E8408B"/>
    <w:rsid w:val="00ED3B59"/>
    <w:rsid w:val="00F106EA"/>
    <w:rsid w:val="00FA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808080"/>
    </w:rPr>
  </w:style>
  <w:style w:type="paragraph" w:customStyle="1" w:styleId="5">
    <w:name w:val="40896BC679E54ADFA65132A243AFAEEB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56DE7BFEB572499486FD168B66929DE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E4BC01A-6D31-4379-AF86-C06A10C61D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图书档案系列</Template>
  <Company>mycomputer</Company>
  <Pages>11</Pages>
  <Words>1596</Words>
  <Characters>1692</Characters>
  <Lines>18</Lines>
  <Paragraphs>5</Paragraphs>
  <TotalTime>155</TotalTime>
  <ScaleCrop>false</ScaleCrop>
  <LinksUpToDate>false</LinksUpToDate>
  <CharactersWithSpaces>1923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2019-10-30T10:23:00Z</dcterms:created>
  <dc:creator>Administrator</dc:creator>
  <cp:lastModifiedBy>WPS_1591323611</cp:lastModifiedBy>
  <cp:lastPrinted>2020-11-06T09:09:00Z</cp:lastPrinted>
  <dcterms:modified xsi:type="dcterms:W3CDTF">2022-10-27T02:06:41Z</dcterms:modified>
  <dc:title>党政管理系列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87135F34F056438EA73A396E261E8EE6</vt:lpwstr>
  </property>
</Properties>
</file>